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517D266F" w:rsidR="000447DA" w:rsidRPr="00C0200E" w:rsidRDefault="00ED69E5" w:rsidP="007F619C">
            <w:pPr>
              <w:jc w:val="left"/>
              <w:rPr>
                <w:color w:val="0033CC"/>
              </w:rPr>
            </w:pPr>
            <w:r w:rsidRPr="00C0200E">
              <w:rPr>
                <w:color w:val="0033CC"/>
              </w:rPr>
              <w:t>60</w:t>
            </w:r>
            <w:r w:rsidR="00A45376">
              <w:rPr>
                <w:color w:val="0033CC"/>
              </w:rPr>
              <w:t>454-26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37DDA709" w:rsidR="008C46FE" w:rsidRPr="00C0200E" w:rsidRDefault="00ED69E5" w:rsidP="00A052CE">
            <w:pPr>
              <w:rPr>
                <w:color w:val="0033CC"/>
              </w:rPr>
            </w:pPr>
            <w:r w:rsidRPr="00C0200E">
              <w:rPr>
                <w:color w:val="0033CC"/>
              </w:rPr>
              <w:t xml:space="preserve">Stadt Gedern </w:t>
            </w:r>
            <w:r w:rsidR="006F1008">
              <w:rPr>
                <w:color w:val="0033CC"/>
              </w:rPr>
              <w:t>–</w:t>
            </w:r>
            <w:r w:rsidRPr="00C0200E">
              <w:rPr>
                <w:color w:val="0033CC"/>
              </w:rPr>
              <w:t xml:space="preserve"> Austausch</w:t>
            </w:r>
            <w:r w:rsidR="006F1008">
              <w:rPr>
                <w:color w:val="0033CC"/>
              </w:rPr>
              <w:t xml:space="preserve"> und Nachrüstung</w:t>
            </w:r>
            <w:r w:rsidRPr="00C0200E">
              <w:rPr>
                <w:color w:val="0033CC"/>
              </w:rPr>
              <w:t xml:space="preserve"> von Eingangs- und Treppenhaustüren für einen barrierefreien Zugang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6E871A88" w:rsidR="008C46FE" w:rsidRPr="001C55D1" w:rsidRDefault="00ED69E5" w:rsidP="00A052CE">
            <w:r w:rsidRPr="00C0200E">
              <w:rPr>
                <w:color w:val="0033CC"/>
              </w:rPr>
              <w:t xml:space="preserve">Austausch </w:t>
            </w:r>
            <w:r w:rsidR="006F1008">
              <w:rPr>
                <w:color w:val="0033CC"/>
              </w:rPr>
              <w:t xml:space="preserve">und Nachrüstung </w:t>
            </w:r>
            <w:r w:rsidRPr="00C0200E">
              <w:rPr>
                <w:color w:val="0033CC"/>
              </w:rPr>
              <w:t>von Eingangs- und Treppenhaustüren für einen barrierefreien Zugang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DDFB" w14:textId="77777777" w:rsidR="006F1008" w:rsidRDefault="006F10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3D7C" w14:textId="77777777" w:rsidR="006F1008" w:rsidRDefault="006F10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1557" w14:textId="77777777" w:rsidR="006F1008" w:rsidRDefault="006F10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2CC8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21BA6"/>
    <w:rsid w:val="00640260"/>
    <w:rsid w:val="00643351"/>
    <w:rsid w:val="006555DC"/>
    <w:rsid w:val="0066119D"/>
    <w:rsid w:val="00667DCD"/>
    <w:rsid w:val="006A5AED"/>
    <w:rsid w:val="006A66F3"/>
    <w:rsid w:val="006B7CF1"/>
    <w:rsid w:val="006D70A3"/>
    <w:rsid w:val="006F1008"/>
    <w:rsid w:val="00706C35"/>
    <w:rsid w:val="00724CA7"/>
    <w:rsid w:val="00726636"/>
    <w:rsid w:val="00734EDE"/>
    <w:rsid w:val="00741F80"/>
    <w:rsid w:val="00754C19"/>
    <w:rsid w:val="007572D1"/>
    <w:rsid w:val="007633C2"/>
    <w:rsid w:val="007648A7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45376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200E"/>
    <w:rsid w:val="00C101BF"/>
    <w:rsid w:val="00C246AC"/>
    <w:rsid w:val="00C26124"/>
    <w:rsid w:val="00C2678D"/>
    <w:rsid w:val="00C30192"/>
    <w:rsid w:val="00C764C5"/>
    <w:rsid w:val="00C96E57"/>
    <w:rsid w:val="00CC4BBA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0877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196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Nerke, Andreas</cp:lastModifiedBy>
  <cp:revision>16</cp:revision>
  <cp:lastPrinted>2010-03-03T17:04:00Z</cp:lastPrinted>
  <dcterms:created xsi:type="dcterms:W3CDTF">2016-06-22T08:35:00Z</dcterms:created>
  <dcterms:modified xsi:type="dcterms:W3CDTF">2026-06-08T14:13:00Z</dcterms:modified>
</cp:coreProperties>
</file>